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73C17" w14:textId="77777777" w:rsidR="002E07BF" w:rsidRDefault="008E450D" w:rsidP="002E07BF">
      <w:pPr>
        <w:jc w:val="center"/>
        <w:rPr>
          <w:rStyle w:val="nfasis"/>
          <w:u w:val="single"/>
        </w:rPr>
      </w:pPr>
      <w:bookmarkStart w:id="0" w:name="_GoBack"/>
      <w:bookmarkEnd w:id="0"/>
      <w:r>
        <w:rPr>
          <w:rStyle w:val="nfasis"/>
          <w:rFonts w:ascii="Open Sans" w:hAnsi="Open Sans" w:cs="Open Sans"/>
          <w:sz w:val="22"/>
          <w:szCs w:val="22"/>
          <w:u w:val="single"/>
        </w:rPr>
        <w:t>A13</w:t>
      </w:r>
      <w:r w:rsidR="00AB3066">
        <w:rPr>
          <w:rStyle w:val="nfasis"/>
          <w:rFonts w:ascii="Open Sans" w:hAnsi="Open Sans" w:cs="Open Sans"/>
          <w:sz w:val="22"/>
          <w:szCs w:val="22"/>
          <w:u w:val="single"/>
        </w:rPr>
        <w:t xml:space="preserve">. </w:t>
      </w:r>
      <w:r w:rsidR="002E07BF">
        <w:rPr>
          <w:rStyle w:val="nfasis"/>
          <w:rFonts w:ascii="Open Sans" w:hAnsi="Open Sans" w:cs="Open Sans"/>
          <w:sz w:val="22"/>
          <w:szCs w:val="22"/>
          <w:u w:val="single"/>
        </w:rPr>
        <w:t>MODEL DECLARACIÓ RESPONSABLE SOBRE LA UBICACIÓ DELS SERVIDORS I LLOC DE PRESTACIÓ DELS SERVEIS ASSOCIATS ALS MATEIXOS</w:t>
      </w:r>
    </w:p>
    <w:p w14:paraId="59C73C18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Do/</w:t>
      </w:r>
      <w:proofErr w:type="spellStart"/>
      <w:r>
        <w:rPr>
          <w:rStyle w:val="nfasis"/>
          <w:rFonts w:ascii="Open Sans" w:hAnsi="Open Sans" w:cs="Open Sans"/>
          <w:b w:val="0"/>
          <w:sz w:val="22"/>
          <w:szCs w:val="22"/>
        </w:rPr>
        <w:t>Donya</w:t>
      </w:r>
      <w:proofErr w:type="spellEnd"/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 ………………………………….amb DNI número ……………….…, en representació de l'empresa ……………………………. amb CIF número……………………, en qualitat de …………………………. i arran del contracte …………………………………..… declara el següent:</w:t>
      </w:r>
    </w:p>
    <w:p w14:paraId="59C73C19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(L'òrgan contractant marcarà la casella corresponent en funció de la naturalesa del contracte i l'exigit en els plecs per a la seva execució)</w:t>
      </w:r>
    </w:p>
    <w:p w14:paraId="59C73C1A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sym w:font="Symbol" w:char="F06F"/>
      </w:r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 D'acord amb les característiques de la prestació objecte aquest contracte, no es farà en cap cas, ús de servidors ni de serveis associats a servidors per a la realització d'aquesta.</w:t>
      </w:r>
    </w:p>
    <w:p w14:paraId="59C73C1B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X D'acord amb les característiques d'aquest contracte, en aplicació del que s'estableix en l'article 122.2 de la Llei 9/2017, de 8 de novembre, de Contractes del Sector Públic (d'ara endavant, LCSP) i el Reial decret llei 14/2019, de 31 d'octubre, pel qual s'adopten mesures urgents per raons de seguretat pública en matèria d'administració digital, contractació del sector públic i telecomunicacions, declaro sota la meva responsabilitat, on estaran situats els servidors i des d'on es prestaran serveis associats a aquests:</w:t>
      </w:r>
    </w:p>
    <w:p w14:paraId="59C73C1C" w14:textId="77777777" w:rsidR="002E07BF" w:rsidRDefault="002E07BF" w:rsidP="002E07BF">
      <w:pPr>
        <w:jc w:val="center"/>
        <w:rPr>
          <w:rStyle w:val="nfasis"/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sz w:val="22"/>
          <w:szCs w:val="22"/>
        </w:rPr>
        <w:t>UBICACIÓ DELS SERVIDORS/SERVEIS ASSOCIATS</w:t>
      </w:r>
    </w:p>
    <w:p w14:paraId="59C73C1D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1. Servidor 1 [Servei Associat] Es troba localitzat en [país]; es tracta d'un servidor per a [comunicacions, aplicacions, etc..] de caràcter [propi o aliè].</w:t>
      </w:r>
    </w:p>
    <w:p w14:paraId="59C73C1E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2. Servidor 2 [Servei Associat] Es troba localitzat en [país]; es tracta d'un servidor per a [comunicacions, aplicacions, etc..] de caràcter [propi o aliè].</w:t>
      </w:r>
    </w:p>
    <w:p w14:paraId="59C73C1F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[Servidor 3, Servidor 4, </w:t>
      </w:r>
      <w:proofErr w:type="spellStart"/>
      <w:r>
        <w:rPr>
          <w:rStyle w:val="nfasis"/>
          <w:rFonts w:ascii="Open Sans" w:hAnsi="Open Sans" w:cs="Open Sans"/>
          <w:b w:val="0"/>
          <w:sz w:val="22"/>
          <w:szCs w:val="22"/>
        </w:rPr>
        <w:t>etc</w:t>
      </w:r>
      <w:proofErr w:type="spellEnd"/>
      <w:r>
        <w:rPr>
          <w:rStyle w:val="nfasis"/>
          <w:rFonts w:ascii="Open Sans" w:hAnsi="Open Sans" w:cs="Open Sans"/>
          <w:b w:val="0"/>
          <w:sz w:val="22"/>
          <w:szCs w:val="22"/>
        </w:rPr>
        <w:t>…]</w:t>
      </w:r>
    </w:p>
    <w:p w14:paraId="59C73C20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14:paraId="59C73C21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14:paraId="59C73C22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14:paraId="59C73C23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  <w:t xml:space="preserve">            Signatura electrònica</w:t>
      </w:r>
    </w:p>
    <w:p w14:paraId="59C73C24" w14:textId="77777777" w:rsidR="002E07BF" w:rsidRDefault="002E07BF" w:rsidP="002E07BF">
      <w:pPr>
        <w:jc w:val="both"/>
      </w:pPr>
    </w:p>
    <w:p w14:paraId="59C73C25" w14:textId="77777777" w:rsidR="00336928" w:rsidRDefault="00971047" w:rsidP="00D61C25">
      <w:pPr>
        <w:pStyle w:val="n"/>
        <w:widowControl/>
        <w:tabs>
          <w:tab w:val="clear" w:pos="0"/>
        </w:tabs>
        <w:suppressAutoHyphens w:val="0"/>
        <w:rPr>
          <w:rFonts w:cs="Arial"/>
          <w:sz w:val="22"/>
          <w:szCs w:val="22"/>
        </w:rPr>
      </w:pPr>
    </w:p>
    <w:p w14:paraId="59C73C26" w14:textId="77777777" w:rsidR="00336928" w:rsidRDefault="00971047" w:rsidP="00D61C25">
      <w:pPr>
        <w:pStyle w:val="n"/>
        <w:widowControl/>
        <w:tabs>
          <w:tab w:val="clear" w:pos="0"/>
        </w:tabs>
        <w:suppressAutoHyphens w:val="0"/>
        <w:rPr>
          <w:rFonts w:cs="Arial"/>
          <w:sz w:val="22"/>
          <w:szCs w:val="22"/>
        </w:rPr>
      </w:pPr>
    </w:p>
    <w:p w14:paraId="59C73C27" w14:textId="77777777" w:rsidR="000D0C3D" w:rsidRPr="00A24709" w:rsidRDefault="00971047" w:rsidP="00A24709">
      <w:pPr>
        <w:jc w:val="both"/>
        <w:rPr>
          <w:rFonts w:ascii="Arial" w:hAnsi="Arial" w:cs="Arial"/>
          <w:sz w:val="22"/>
          <w:szCs w:val="22"/>
        </w:rPr>
      </w:pPr>
    </w:p>
    <w:sectPr w:rsidR="000D0C3D" w:rsidRPr="00A24709" w:rsidSect="00856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73C2A" w14:textId="77777777" w:rsidR="00102374" w:rsidRDefault="00102374">
      <w:r>
        <w:separator/>
      </w:r>
    </w:p>
  </w:endnote>
  <w:endnote w:type="continuationSeparator" w:id="0">
    <w:p w14:paraId="59C73C2B" w14:textId="77777777" w:rsidR="00102374" w:rsidRDefault="0010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73C2E" w14:textId="77777777" w:rsidR="00E33BAA" w:rsidRDefault="002E07BF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9C73C2F" w14:textId="77777777" w:rsidR="00E33BAA" w:rsidRDefault="00971047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73C30" w14:textId="77777777" w:rsidR="00E33BAA" w:rsidRDefault="00971047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14:paraId="59C73C31" w14:textId="77777777" w:rsidR="0096398E" w:rsidRPr="0096398E" w:rsidRDefault="002E07BF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73C37" wp14:editId="59C73C38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20A63FF9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14:paraId="59C73C32" w14:textId="77777777" w:rsidR="00E33BAA" w:rsidRDefault="00971047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73C34" w14:textId="77777777" w:rsidR="0096398E" w:rsidRDefault="009710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73C28" w14:textId="77777777" w:rsidR="00102374" w:rsidRDefault="00102374">
      <w:r>
        <w:separator/>
      </w:r>
    </w:p>
  </w:footnote>
  <w:footnote w:type="continuationSeparator" w:id="0">
    <w:p w14:paraId="59C73C29" w14:textId="77777777" w:rsidR="00102374" w:rsidRDefault="00102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73C2C" w14:textId="77777777" w:rsidR="0096398E" w:rsidRDefault="009710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73C2D" w14:textId="77777777" w:rsidR="00E33BAA" w:rsidRDefault="002E07BF">
    <w:pPr>
      <w:pStyle w:val="Encabezado"/>
    </w:pPr>
    <w:r w:rsidRPr="009279A8">
      <w:rPr>
        <w:noProof/>
        <w:lang w:eastAsia="ca-ES"/>
      </w:rPr>
      <w:drawing>
        <wp:inline distT="0" distB="0" distL="0" distR="0" wp14:anchorId="59C73C35" wp14:editId="59C73C36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73C33" w14:textId="77777777" w:rsidR="0096398E" w:rsidRDefault="009710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765D8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9163E9B"/>
    <w:multiLevelType w:val="hybridMultilevel"/>
    <w:tmpl w:val="DE6EC496"/>
    <w:lvl w:ilvl="0" w:tplc="CF14D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8C9A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169A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3C63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F611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A4E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E9F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CA5D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3C4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F6AF8"/>
    <w:multiLevelType w:val="multilevel"/>
    <w:tmpl w:val="05BC3E3E"/>
    <w:lvl w:ilvl="0">
      <w:start w:val="5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B722CF"/>
    <w:multiLevelType w:val="hybridMultilevel"/>
    <w:tmpl w:val="D9D6904C"/>
    <w:lvl w:ilvl="0" w:tplc="6156B002">
      <w:start w:val="82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190FA5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2CC245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2BE000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E761BF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B701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D20F85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5B09EB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07461E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CD06DD"/>
    <w:multiLevelType w:val="hybridMultilevel"/>
    <w:tmpl w:val="64CAFBB0"/>
    <w:lvl w:ilvl="0" w:tplc="4094CE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FD83D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3C56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C0D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1C3D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50B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EE3D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92AB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DE8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E70D4E"/>
    <w:multiLevelType w:val="multilevel"/>
    <w:tmpl w:val="3E44140E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4151623"/>
    <w:multiLevelType w:val="hybridMultilevel"/>
    <w:tmpl w:val="57B06870"/>
    <w:lvl w:ilvl="0" w:tplc="732E0B0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47E2D20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91C26686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B1D8562E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76F64620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9D2E637E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3C1A2B42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D04C9DDC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8ACAD590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78E4A5F"/>
    <w:multiLevelType w:val="hybridMultilevel"/>
    <w:tmpl w:val="A9966D46"/>
    <w:lvl w:ilvl="0" w:tplc="539C1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DC33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201B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9C6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2228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AAB8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48DC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A445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BEF7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4366B5"/>
    <w:multiLevelType w:val="hybridMultilevel"/>
    <w:tmpl w:val="D5C69C9C"/>
    <w:lvl w:ilvl="0" w:tplc="D3341D8C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D0EED3DE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ADF405F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5D6995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5DFADB5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39403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6F686050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A6C160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50A88CA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044776"/>
    <w:multiLevelType w:val="hybridMultilevel"/>
    <w:tmpl w:val="8E3AB302"/>
    <w:lvl w:ilvl="0" w:tplc="5B10D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E695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E9E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CE7D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259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2037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81A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C883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8E78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EA7FDA"/>
    <w:multiLevelType w:val="multilevel"/>
    <w:tmpl w:val="BE66F56C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474968"/>
    <w:multiLevelType w:val="hybridMultilevel"/>
    <w:tmpl w:val="2F10CF9C"/>
    <w:lvl w:ilvl="0" w:tplc="7B6AFD1E">
      <w:start w:val="800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64EF41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BC4ED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DEF0B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BBACE3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5946F1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0DE00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B16051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1EACA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0F45AB"/>
    <w:multiLevelType w:val="hybridMultilevel"/>
    <w:tmpl w:val="85BAA904"/>
    <w:lvl w:ilvl="0" w:tplc="12627FB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5EC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8CD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9ADF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1C7E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1E48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B639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989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4CAB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CA5B6E"/>
    <w:multiLevelType w:val="hybridMultilevel"/>
    <w:tmpl w:val="2AB26598"/>
    <w:lvl w:ilvl="0" w:tplc="F0CA3D22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C06A9D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F9E78C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626273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8440B3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5386FF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BC67D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9881B3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5C27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A2E14"/>
    <w:multiLevelType w:val="hybridMultilevel"/>
    <w:tmpl w:val="E4703C6A"/>
    <w:lvl w:ilvl="0" w:tplc="1BFE55F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76CE408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7A8D6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4DA5CF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CEA757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BE61B2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A32DAA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2785A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D87E0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5228F4"/>
    <w:multiLevelType w:val="hybridMultilevel"/>
    <w:tmpl w:val="263E994C"/>
    <w:lvl w:ilvl="0" w:tplc="D200C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26278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C1265A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95AF83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08098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AE60C2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6A67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B5CDA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7849B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4166DDF"/>
    <w:multiLevelType w:val="hybridMultilevel"/>
    <w:tmpl w:val="9B602986"/>
    <w:lvl w:ilvl="0" w:tplc="6C6247F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D6E0AF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0B80E8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7B6D81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9B089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CCFC7A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B4E1E8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9F8D9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0443CD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2F1430"/>
    <w:multiLevelType w:val="hybridMultilevel"/>
    <w:tmpl w:val="5E345B42"/>
    <w:lvl w:ilvl="0" w:tplc="418C0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90E2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7C3E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98D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26D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56D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1C3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22A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98B9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A6E76"/>
    <w:multiLevelType w:val="singleLevel"/>
    <w:tmpl w:val="EFB820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FC3E1C"/>
    <w:multiLevelType w:val="multilevel"/>
    <w:tmpl w:val="D2DCFA3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976CEA"/>
    <w:multiLevelType w:val="multilevel"/>
    <w:tmpl w:val="11E606F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926D64"/>
    <w:multiLevelType w:val="hybridMultilevel"/>
    <w:tmpl w:val="59E874C2"/>
    <w:lvl w:ilvl="0" w:tplc="2FDED11E">
      <w:start w:val="80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BA11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52B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AA9A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A38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5AE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06B1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ED8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C85D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96578"/>
    <w:multiLevelType w:val="hybridMultilevel"/>
    <w:tmpl w:val="3BD02B16"/>
    <w:lvl w:ilvl="0" w:tplc="2C120C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A4217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3AA2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8ECA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8439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561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5ABF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3205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A471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05121"/>
    <w:multiLevelType w:val="hybridMultilevel"/>
    <w:tmpl w:val="3094F346"/>
    <w:lvl w:ilvl="0" w:tplc="3DBA744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7708D1B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26E458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42841F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AA0A94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7570EDA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9E0CB9E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27B25D2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44166D8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EBD6863"/>
    <w:multiLevelType w:val="hybridMultilevel"/>
    <w:tmpl w:val="F666704E"/>
    <w:lvl w:ilvl="0" w:tplc="9022D9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90099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A20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287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145E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2F5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540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7C16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181A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178CC"/>
    <w:multiLevelType w:val="hybridMultilevel"/>
    <w:tmpl w:val="EA401816"/>
    <w:lvl w:ilvl="0" w:tplc="EB62C8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4D210A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270A38F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8C0CFA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266ECB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03AED8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DF8BF0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372AB1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C4CC0A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7340B5"/>
    <w:multiLevelType w:val="hybridMultilevel"/>
    <w:tmpl w:val="3E90A60C"/>
    <w:lvl w:ilvl="0" w:tplc="5F98C4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B084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D00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A8B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2253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D259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045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FA51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FA2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E1008"/>
    <w:multiLevelType w:val="hybridMultilevel"/>
    <w:tmpl w:val="68702858"/>
    <w:lvl w:ilvl="0" w:tplc="2A7C507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FF448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5899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8609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363B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5EE6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A2B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4027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8E7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456A5C"/>
    <w:multiLevelType w:val="hybridMultilevel"/>
    <w:tmpl w:val="1E32DBE0"/>
    <w:lvl w:ilvl="0" w:tplc="0100B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7E5F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6AFA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C4FB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5410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104D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001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B2D5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18CD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0ACD"/>
    <w:multiLevelType w:val="hybridMultilevel"/>
    <w:tmpl w:val="399686E4"/>
    <w:lvl w:ilvl="0" w:tplc="A2D435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526A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805A9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2A8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2E24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9E40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B405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7470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66B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626F35"/>
    <w:multiLevelType w:val="hybridMultilevel"/>
    <w:tmpl w:val="258A9A58"/>
    <w:lvl w:ilvl="0" w:tplc="22EE716C">
      <w:start w:val="1"/>
      <w:numFmt w:val="bullet"/>
      <w:lvlText w:val="-"/>
      <w:lvlJc w:val="left"/>
      <w:pPr>
        <w:tabs>
          <w:tab w:val="num" w:pos="2202"/>
        </w:tabs>
        <w:ind w:left="1842" w:firstLine="0"/>
      </w:pPr>
      <w:rPr>
        <w:rFonts w:hint="default"/>
      </w:rPr>
    </w:lvl>
    <w:lvl w:ilvl="1" w:tplc="B50C1D72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1C98611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27B001FC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68D42360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976C91D2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CDB2DFF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8E6C3D0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2ADA5F20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D094A09"/>
    <w:multiLevelType w:val="hybridMultilevel"/>
    <w:tmpl w:val="52DAE126"/>
    <w:lvl w:ilvl="0" w:tplc="05DAE15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7386678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9B2056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A70528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3D859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43232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71E3F4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23E893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FFE60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CD1FBE"/>
    <w:multiLevelType w:val="hybridMultilevel"/>
    <w:tmpl w:val="D9D6904C"/>
    <w:lvl w:ilvl="0" w:tplc="33720F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74A1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205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E40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38BD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E7681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FCB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DC1B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8C1E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A1434"/>
    <w:multiLevelType w:val="hybridMultilevel"/>
    <w:tmpl w:val="B734CAF2"/>
    <w:lvl w:ilvl="0" w:tplc="17BE335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FACC13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BCE6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2C42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42EB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1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6207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88F2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E470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2824A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64756A5"/>
    <w:multiLevelType w:val="multilevel"/>
    <w:tmpl w:val="19F674E6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6527F96"/>
    <w:multiLevelType w:val="hybridMultilevel"/>
    <w:tmpl w:val="D58ABA42"/>
    <w:lvl w:ilvl="0" w:tplc="28CEE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FC48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7856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613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B872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A89D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32A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830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F4DA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33022"/>
    <w:multiLevelType w:val="hybridMultilevel"/>
    <w:tmpl w:val="373417B4"/>
    <w:lvl w:ilvl="0" w:tplc="AE962D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4B649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2E43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2292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8A75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497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A28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0A32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39498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435D04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5"/>
  </w:num>
  <w:num w:numId="2">
    <w:abstractNumId w:val="19"/>
  </w:num>
  <w:num w:numId="3">
    <w:abstractNumId w:val="20"/>
  </w:num>
  <w:num w:numId="4">
    <w:abstractNumId w:val="4"/>
  </w:num>
  <w:num w:numId="5">
    <w:abstractNumId w:val="12"/>
  </w:num>
  <w:num w:numId="6">
    <w:abstractNumId w:val="27"/>
  </w:num>
  <w:num w:numId="7">
    <w:abstractNumId w:val="5"/>
  </w:num>
  <w:num w:numId="8">
    <w:abstractNumId w:val="9"/>
  </w:num>
  <w:num w:numId="9">
    <w:abstractNumId w:val="38"/>
  </w:num>
  <w:num w:numId="10">
    <w:abstractNumId w:val="21"/>
  </w:num>
  <w:num w:numId="11">
    <w:abstractNumId w:val="10"/>
  </w:num>
  <w:num w:numId="12">
    <w:abstractNumId w:val="34"/>
  </w:num>
  <w:num w:numId="13">
    <w:abstractNumId w:val="0"/>
  </w:num>
  <w:num w:numId="14">
    <w:abstractNumId w:val="37"/>
  </w:num>
  <w:num w:numId="15">
    <w:abstractNumId w:val="22"/>
  </w:num>
  <w:num w:numId="16">
    <w:abstractNumId w:val="17"/>
  </w:num>
  <w:num w:numId="17">
    <w:abstractNumId w:val="36"/>
  </w:num>
  <w:num w:numId="18">
    <w:abstractNumId w:val="6"/>
  </w:num>
  <w:num w:numId="19">
    <w:abstractNumId w:val="11"/>
  </w:num>
  <w:num w:numId="20">
    <w:abstractNumId w:val="28"/>
  </w:num>
  <w:num w:numId="21">
    <w:abstractNumId w:val="7"/>
  </w:num>
  <w:num w:numId="22">
    <w:abstractNumId w:val="16"/>
  </w:num>
  <w:num w:numId="23">
    <w:abstractNumId w:val="26"/>
  </w:num>
  <w:num w:numId="24">
    <w:abstractNumId w:val="1"/>
  </w:num>
  <w:num w:numId="25">
    <w:abstractNumId w:val="14"/>
  </w:num>
  <w:num w:numId="26">
    <w:abstractNumId w:val="30"/>
  </w:num>
  <w:num w:numId="27">
    <w:abstractNumId w:val="13"/>
  </w:num>
  <w:num w:numId="28">
    <w:abstractNumId w:val="18"/>
  </w:num>
  <w:num w:numId="29">
    <w:abstractNumId w:val="32"/>
  </w:num>
  <w:num w:numId="30">
    <w:abstractNumId w:val="3"/>
  </w:num>
  <w:num w:numId="31">
    <w:abstractNumId w:val="31"/>
  </w:num>
  <w:num w:numId="32">
    <w:abstractNumId w:val="25"/>
  </w:num>
  <w:num w:numId="33">
    <w:abstractNumId w:val="15"/>
  </w:num>
  <w:num w:numId="34">
    <w:abstractNumId w:val="2"/>
  </w:num>
  <w:num w:numId="35">
    <w:abstractNumId w:val="33"/>
  </w:num>
  <w:num w:numId="36">
    <w:abstractNumId w:val="24"/>
  </w:num>
  <w:num w:numId="37">
    <w:abstractNumId w:val="8"/>
  </w:num>
  <w:num w:numId="38">
    <w:abstractNumId w:val="29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7BF"/>
    <w:rsid w:val="00102374"/>
    <w:rsid w:val="00240558"/>
    <w:rsid w:val="002E07BF"/>
    <w:rsid w:val="00427539"/>
    <w:rsid w:val="005E2D23"/>
    <w:rsid w:val="008E450D"/>
    <w:rsid w:val="00971047"/>
    <w:rsid w:val="00AB3066"/>
    <w:rsid w:val="00B87DDB"/>
    <w:rsid w:val="00EC4EA6"/>
    <w:rsid w:val="00FB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C73C15"/>
  <w15:docId w15:val="{1A6568CD-C0CF-4A5D-891E-E1DBFE1B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b/>
      <w:bCs/>
      <w:szCs w:val="20"/>
    </w:rPr>
  </w:style>
  <w:style w:type="paragraph" w:styleId="Ttulo4">
    <w:name w:val="heading 4"/>
    <w:basedOn w:val="Normal"/>
    <w:next w:val="Normal"/>
    <w:qFormat/>
    <w:rsid w:val="005E21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-720"/>
      </w:tabs>
      <w:suppressAutoHyphens/>
      <w:jc w:val="both"/>
      <w:outlineLvl w:val="4"/>
    </w:pPr>
    <w:rPr>
      <w:b/>
      <w:bCs/>
      <w:szCs w:val="20"/>
      <w:u w:val="single"/>
    </w:rPr>
  </w:style>
  <w:style w:type="paragraph" w:styleId="Ttulo6">
    <w:name w:val="heading 6"/>
    <w:basedOn w:val="Normal"/>
    <w:next w:val="Normal"/>
    <w:qFormat/>
    <w:pPr>
      <w:keepNext/>
      <w:ind w:left="284"/>
      <w:outlineLvl w:val="5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3">
    <w:name w:val="Body Text 3"/>
    <w:basedOn w:val="Normal"/>
    <w:pPr>
      <w:jc w:val="both"/>
    </w:pPr>
    <w:rPr>
      <w:szCs w:val="20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paragraph" w:styleId="Sangradetextonormal">
    <w:name w:val="Body Text Indent"/>
    <w:basedOn w:val="Normal"/>
    <w:pPr>
      <w:tabs>
        <w:tab w:val="left" w:pos="-720"/>
      </w:tabs>
      <w:suppressAutoHyphens/>
      <w:ind w:left="708"/>
      <w:jc w:val="both"/>
    </w:pPr>
    <w:rPr>
      <w:szCs w:val="20"/>
    </w:rPr>
  </w:style>
  <w:style w:type="paragraph" w:customStyle="1" w:styleId="n">
    <w:name w:val="n"/>
    <w:basedOn w:val="Normal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customStyle="1" w:styleId="Estndar">
    <w:name w:val="Estándar"/>
    <w:basedOn w:val="Normal"/>
    <w:pPr>
      <w:jc w:val="both"/>
    </w:pPr>
    <w:rPr>
      <w:szCs w:val="20"/>
    </w:rPr>
  </w:style>
  <w:style w:type="paragraph" w:styleId="Textoindependiente2">
    <w:name w:val="Body Text 2"/>
    <w:basedOn w:val="Normal"/>
    <w:pPr>
      <w:suppressAutoHyphens/>
      <w:jc w:val="both"/>
    </w:pPr>
    <w:rPr>
      <w:spacing w:val="-3"/>
      <w:szCs w:val="20"/>
    </w:rPr>
  </w:style>
  <w:style w:type="paragraph" w:styleId="Sangra2detindependiente">
    <w:name w:val="Body Text Indent 2"/>
    <w:basedOn w:val="Normal"/>
    <w:pPr>
      <w:ind w:left="284"/>
      <w:jc w:val="both"/>
    </w:pPr>
    <w:rPr>
      <w:szCs w:val="20"/>
    </w:rPr>
  </w:style>
  <w:style w:type="character" w:styleId="nfasis">
    <w:name w:val="Emphasis"/>
    <w:uiPriority w:val="20"/>
    <w:qFormat/>
    <w:rsid w:val="00A40EDB"/>
    <w:rPr>
      <w:b/>
      <w:bCs/>
      <w:i w:val="0"/>
      <w:iCs w:val="0"/>
    </w:rPr>
  </w:style>
  <w:style w:type="paragraph" w:styleId="Sangra3detindependiente">
    <w:name w:val="Body Text Indent 3"/>
    <w:basedOn w:val="Normal"/>
    <w:rsid w:val="00933356"/>
    <w:pPr>
      <w:spacing w:after="120"/>
      <w:ind w:left="283"/>
      <w:jc w:val="both"/>
    </w:pPr>
    <w:rPr>
      <w:sz w:val="16"/>
      <w:szCs w:val="16"/>
    </w:rPr>
  </w:style>
  <w:style w:type="character" w:styleId="Textoennegrita">
    <w:name w:val="Strong"/>
    <w:qFormat/>
    <w:rsid w:val="005E2121"/>
    <w:rPr>
      <w:b/>
      <w:bCs/>
    </w:rPr>
  </w:style>
  <w:style w:type="paragraph" w:styleId="Textodeglobo">
    <w:name w:val="Balloon Text"/>
    <w:basedOn w:val="Normal"/>
    <w:link w:val="TextodegloboCar"/>
    <w:rsid w:val="009639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6398E"/>
    <w:rPr>
      <w:rFonts w:ascii="Tahoma" w:hAnsi="Tahoma" w:cs="Tahoma"/>
      <w:sz w:val="16"/>
      <w:szCs w:val="16"/>
      <w:lang w:val="ca-ES"/>
    </w:rPr>
  </w:style>
  <w:style w:type="character" w:customStyle="1" w:styleId="Ttulo3Car">
    <w:name w:val="Título 3 Car"/>
    <w:basedOn w:val="Fuentedeprrafopredeter"/>
    <w:link w:val="Ttulo3"/>
    <w:rsid w:val="002A4D14"/>
    <w:rPr>
      <w:b/>
      <w:bCs/>
      <w:sz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ica\Datos%20de%20programa\Microsoft\Plantillas\plantilla%20escu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BEEFC-893E-4775-8217-48705054F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escut</Template>
  <TotalTime>2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Ajunt. d'Argentona</dc:creator>
  <cp:lastModifiedBy>Juan Luis Moya Palomares</cp:lastModifiedBy>
  <cp:revision>12</cp:revision>
  <cp:lastPrinted>2012-08-14T09:34:00Z</cp:lastPrinted>
  <dcterms:created xsi:type="dcterms:W3CDTF">2015-04-07T07:41:00Z</dcterms:created>
  <dcterms:modified xsi:type="dcterms:W3CDTF">2026-05-07T10:46:00Z</dcterms:modified>
</cp:coreProperties>
</file>